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586" w:rsidRPr="00BA2D50" w:rsidRDefault="00497586" w:rsidP="00BA2D50">
      <w:pPr>
        <w:pStyle w:val="BodyText"/>
        <w:jc w:val="both"/>
        <w:rPr>
          <w:lang w:val="en-US"/>
        </w:rPr>
      </w:pPr>
    </w:p>
    <w:p w:rsidR="00497586" w:rsidRPr="009B019A" w:rsidRDefault="00497586" w:rsidP="009B019A">
      <w:pPr>
        <w:tabs>
          <w:tab w:val="left" w:pos="0"/>
        </w:tabs>
        <w:autoSpaceDN w:val="0"/>
        <w:jc w:val="center"/>
        <w:rPr>
          <w:bCs/>
          <w:iCs/>
          <w:sz w:val="28"/>
          <w:szCs w:val="28"/>
        </w:rPr>
      </w:pPr>
      <w:r w:rsidRPr="009B019A">
        <w:rPr>
          <w:bCs/>
          <w:iCs/>
          <w:sz w:val="28"/>
          <w:szCs w:val="28"/>
        </w:rPr>
        <w:t>СОВЕТ ВЫСЕЛКОВСКОГО СЕЛЬСКОГО ПОСЕЛЕНИЯ</w:t>
      </w:r>
    </w:p>
    <w:p w:rsidR="00497586" w:rsidRPr="009B019A" w:rsidRDefault="00497586" w:rsidP="009B019A">
      <w:pPr>
        <w:autoSpaceDN w:val="0"/>
        <w:jc w:val="center"/>
        <w:rPr>
          <w:bCs/>
          <w:iCs/>
          <w:sz w:val="28"/>
          <w:szCs w:val="28"/>
        </w:rPr>
      </w:pPr>
      <w:r w:rsidRPr="009B019A">
        <w:rPr>
          <w:bCs/>
          <w:iCs/>
          <w:sz w:val="28"/>
          <w:szCs w:val="28"/>
        </w:rPr>
        <w:t>ВЫСЕЛКОВСКОГО РАЙОНА</w:t>
      </w:r>
    </w:p>
    <w:p w:rsidR="00497586" w:rsidRPr="009B019A" w:rsidRDefault="00497586" w:rsidP="009B019A">
      <w:pPr>
        <w:autoSpaceDN w:val="0"/>
        <w:jc w:val="center"/>
        <w:rPr>
          <w:bCs/>
          <w:iCs/>
          <w:sz w:val="28"/>
          <w:szCs w:val="28"/>
        </w:rPr>
      </w:pPr>
    </w:p>
    <w:p w:rsidR="00497586" w:rsidRPr="00AE325C" w:rsidRDefault="00497586" w:rsidP="009B019A">
      <w:pPr>
        <w:autoSpaceDN w:val="0"/>
        <w:jc w:val="center"/>
        <w:rPr>
          <w:bCs/>
          <w:iCs/>
          <w:sz w:val="28"/>
          <w:szCs w:val="28"/>
        </w:rPr>
      </w:pPr>
      <w:r w:rsidRPr="00AE325C">
        <w:rPr>
          <w:bCs/>
          <w:iCs/>
          <w:sz w:val="28"/>
          <w:szCs w:val="28"/>
          <w:lang w:val="en-US"/>
        </w:rPr>
        <w:t>X</w:t>
      </w:r>
      <w:r>
        <w:rPr>
          <w:bCs/>
          <w:iCs/>
          <w:sz w:val="28"/>
          <w:szCs w:val="28"/>
        </w:rPr>
        <w:t>Х</w:t>
      </w:r>
      <w:r w:rsidRPr="00AE325C">
        <w:rPr>
          <w:bCs/>
          <w:iCs/>
          <w:sz w:val="28"/>
          <w:szCs w:val="28"/>
        </w:rPr>
        <w:t xml:space="preserve"> сессия </w:t>
      </w:r>
      <w:r w:rsidRPr="00AE325C">
        <w:rPr>
          <w:bCs/>
          <w:iCs/>
          <w:sz w:val="28"/>
          <w:szCs w:val="28"/>
          <w:lang w:val="en-US"/>
        </w:rPr>
        <w:t>III</w:t>
      </w:r>
      <w:r w:rsidRPr="00AE325C">
        <w:rPr>
          <w:bCs/>
          <w:iCs/>
          <w:sz w:val="28"/>
          <w:szCs w:val="28"/>
        </w:rPr>
        <w:t xml:space="preserve"> созыва</w:t>
      </w:r>
    </w:p>
    <w:p w:rsidR="00497586" w:rsidRPr="009B019A" w:rsidRDefault="00497586" w:rsidP="009B019A">
      <w:pPr>
        <w:autoSpaceDN w:val="0"/>
        <w:jc w:val="center"/>
        <w:rPr>
          <w:bCs/>
          <w:iCs/>
          <w:sz w:val="28"/>
          <w:szCs w:val="28"/>
        </w:rPr>
      </w:pPr>
    </w:p>
    <w:p w:rsidR="00497586" w:rsidRPr="009B019A" w:rsidRDefault="00497586" w:rsidP="009B019A">
      <w:pPr>
        <w:autoSpaceDN w:val="0"/>
        <w:jc w:val="center"/>
        <w:rPr>
          <w:bCs/>
          <w:iCs/>
          <w:sz w:val="28"/>
          <w:szCs w:val="28"/>
        </w:rPr>
      </w:pPr>
      <w:r w:rsidRPr="009B019A">
        <w:rPr>
          <w:bCs/>
          <w:iCs/>
          <w:sz w:val="28"/>
          <w:szCs w:val="28"/>
        </w:rPr>
        <w:t>РЕШЕНИЕ</w:t>
      </w:r>
    </w:p>
    <w:p w:rsidR="00497586" w:rsidRPr="009B019A" w:rsidRDefault="00497586" w:rsidP="009B019A">
      <w:pPr>
        <w:autoSpaceDN w:val="0"/>
        <w:jc w:val="center"/>
        <w:rPr>
          <w:bCs/>
          <w:iCs/>
          <w:sz w:val="28"/>
          <w:szCs w:val="28"/>
        </w:rPr>
      </w:pPr>
    </w:p>
    <w:p w:rsidR="00497586" w:rsidRPr="00AE325C" w:rsidRDefault="00497586" w:rsidP="009B019A">
      <w:pPr>
        <w:autoSpaceDN w:val="0"/>
        <w:rPr>
          <w:iCs/>
          <w:sz w:val="28"/>
          <w:szCs w:val="28"/>
        </w:rPr>
      </w:pPr>
      <w:r w:rsidRPr="00AE325C">
        <w:rPr>
          <w:iCs/>
          <w:sz w:val="28"/>
          <w:szCs w:val="28"/>
        </w:rPr>
        <w:t xml:space="preserve">31 октября  2016 года                                                                               </w:t>
      </w:r>
      <w:r>
        <w:rPr>
          <w:iCs/>
          <w:sz w:val="28"/>
          <w:szCs w:val="28"/>
        </w:rPr>
        <w:t xml:space="preserve">   </w:t>
      </w:r>
      <w:r w:rsidRPr="00AE325C">
        <w:rPr>
          <w:iCs/>
          <w:sz w:val="28"/>
          <w:szCs w:val="28"/>
        </w:rPr>
        <w:t xml:space="preserve">№ 1-146 </w:t>
      </w:r>
    </w:p>
    <w:p w:rsidR="00497586" w:rsidRPr="009B019A" w:rsidRDefault="00497586" w:rsidP="009B019A">
      <w:pPr>
        <w:jc w:val="center"/>
        <w:rPr>
          <w:iCs/>
          <w:sz w:val="28"/>
        </w:rPr>
      </w:pPr>
      <w:r w:rsidRPr="009B019A">
        <w:rPr>
          <w:iCs/>
          <w:sz w:val="28"/>
          <w:szCs w:val="28"/>
        </w:rPr>
        <w:t>ст-ца Выселки</w:t>
      </w:r>
    </w:p>
    <w:p w:rsidR="00497586" w:rsidRDefault="00497586" w:rsidP="00BD156C">
      <w:pPr>
        <w:jc w:val="center"/>
        <w:rPr>
          <w:sz w:val="28"/>
          <w:szCs w:val="28"/>
        </w:rPr>
      </w:pPr>
    </w:p>
    <w:p w:rsidR="00497586" w:rsidRDefault="00497586" w:rsidP="00BD156C">
      <w:pPr>
        <w:jc w:val="center"/>
        <w:rPr>
          <w:sz w:val="28"/>
          <w:szCs w:val="28"/>
        </w:rPr>
      </w:pPr>
    </w:p>
    <w:p w:rsidR="00497586" w:rsidRDefault="00497586" w:rsidP="00BD156C">
      <w:pPr>
        <w:jc w:val="center"/>
        <w:rPr>
          <w:sz w:val="28"/>
          <w:szCs w:val="28"/>
        </w:rPr>
      </w:pPr>
    </w:p>
    <w:p w:rsidR="00497586" w:rsidRDefault="00497586" w:rsidP="00BD156C">
      <w:pPr>
        <w:pStyle w:val="BodyText"/>
        <w:ind w:firstLine="708"/>
        <w:jc w:val="center"/>
        <w:rPr>
          <w:b/>
        </w:rPr>
      </w:pPr>
      <w:r>
        <w:rPr>
          <w:b/>
        </w:rPr>
        <w:t>О внесении изменений в решение Совета Выселковского сельского поселения Выселковского района от 25 августа 2015 года № 6-69 «</w:t>
      </w:r>
      <w:r w:rsidRPr="00BD156C">
        <w:rPr>
          <w:b/>
        </w:rPr>
        <w:t>Об утверждении Перечня земельных участков,</w:t>
      </w:r>
      <w:r>
        <w:rPr>
          <w:b/>
        </w:rPr>
        <w:t xml:space="preserve"> расположенных на территории Выселковского сельского поселения </w:t>
      </w:r>
    </w:p>
    <w:p w:rsidR="00497586" w:rsidRPr="00BD156C" w:rsidRDefault="00497586" w:rsidP="00BD156C">
      <w:pPr>
        <w:pStyle w:val="BodyText"/>
        <w:ind w:firstLine="708"/>
        <w:jc w:val="center"/>
        <w:rPr>
          <w:b/>
        </w:rPr>
      </w:pPr>
      <w:r>
        <w:rPr>
          <w:b/>
        </w:rPr>
        <w:t>Выселковского района,</w:t>
      </w:r>
      <w:r w:rsidRPr="00BD156C">
        <w:rPr>
          <w:b/>
        </w:rPr>
        <w:t xml:space="preserve"> предназначенных для предоставления в аренду </w:t>
      </w:r>
      <w:r>
        <w:rPr>
          <w:b/>
        </w:rPr>
        <w:t>для индивидуального жилищного строительства заявителям (гражданам</w:t>
      </w:r>
      <w:r w:rsidRPr="00BD156C">
        <w:rPr>
          <w:b/>
        </w:rPr>
        <w:t>, имеющим трех и более детей</w:t>
      </w:r>
      <w:r>
        <w:rPr>
          <w:b/>
        </w:rPr>
        <w:t>)»</w:t>
      </w:r>
    </w:p>
    <w:p w:rsidR="00497586" w:rsidRDefault="00497586" w:rsidP="00BD156C">
      <w:pPr>
        <w:pStyle w:val="BodyText"/>
        <w:ind w:firstLine="708"/>
        <w:jc w:val="both"/>
      </w:pPr>
    </w:p>
    <w:p w:rsidR="00497586" w:rsidRDefault="00497586" w:rsidP="00BD156C">
      <w:pPr>
        <w:pStyle w:val="BodyText"/>
        <w:ind w:firstLine="708"/>
        <w:jc w:val="both"/>
      </w:pPr>
    </w:p>
    <w:p w:rsidR="00497586" w:rsidRDefault="00497586" w:rsidP="00BD156C">
      <w:pPr>
        <w:pStyle w:val="BodyText"/>
        <w:ind w:firstLine="708"/>
        <w:jc w:val="both"/>
      </w:pPr>
    </w:p>
    <w:p w:rsidR="00497586" w:rsidRDefault="00497586" w:rsidP="007630E2">
      <w:pPr>
        <w:ind w:firstLine="708"/>
        <w:jc w:val="both"/>
        <w:rPr>
          <w:sz w:val="28"/>
          <w:szCs w:val="28"/>
        </w:rPr>
      </w:pPr>
      <w:r w:rsidRPr="007630E2">
        <w:rPr>
          <w:sz w:val="28"/>
          <w:szCs w:val="28"/>
        </w:rPr>
        <w:t xml:space="preserve">В соответствии с Законом Краснодарского края от 26 декабря 2014 года </w:t>
      </w:r>
      <w:r>
        <w:rPr>
          <w:sz w:val="28"/>
          <w:szCs w:val="28"/>
        </w:rPr>
        <w:t>№</w:t>
      </w:r>
      <w:r w:rsidRPr="007630E2">
        <w:rPr>
          <w:sz w:val="28"/>
          <w:szCs w:val="28"/>
        </w:rPr>
        <w:t xml:space="preserve"> 3085-КЗ </w:t>
      </w:r>
      <w:r>
        <w:rPr>
          <w:sz w:val="28"/>
          <w:szCs w:val="28"/>
        </w:rPr>
        <w:t>«</w:t>
      </w:r>
      <w:r w:rsidRPr="007630E2">
        <w:rPr>
          <w:sz w:val="28"/>
          <w:szCs w:val="28"/>
        </w:rPr>
        <w:t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</w:r>
      <w:r>
        <w:rPr>
          <w:sz w:val="28"/>
          <w:szCs w:val="28"/>
        </w:rPr>
        <w:t>», в целях предоставления заявителям (гражданам, имеющим трех и более детей) земельных участков в аренду для индивидуального жилищного строительства,</w:t>
      </w:r>
      <w:r w:rsidRPr="0081190A">
        <w:rPr>
          <w:sz w:val="28"/>
          <w:szCs w:val="28"/>
        </w:rPr>
        <w:t xml:space="preserve"> Совет Выселковского сельского поселения Выселковского района р е ш и л:</w:t>
      </w:r>
    </w:p>
    <w:p w:rsidR="00497586" w:rsidRPr="00A92C3E" w:rsidRDefault="00497586" w:rsidP="00A92C3E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 xml:space="preserve">1.Внести </w:t>
      </w:r>
      <w:r w:rsidRPr="00A92C3E">
        <w:t>в решение Совета Выселковского сельского поселения Выселковского района от 25 августа 2015 года № 6-69 «Об утверждении Перечня земельных участков, расположенных на территории Выселковского сельского поселения Выселковского района, предназначенных для предоставления в аренду для индивидуального жилищного строительства заявителям (гражданам, имеющим трех и более детей)»</w:t>
      </w:r>
      <w:r>
        <w:t xml:space="preserve"> следующие изменения:</w:t>
      </w:r>
    </w:p>
    <w:p w:rsidR="00497586" w:rsidRPr="0081190A" w:rsidRDefault="00497586" w:rsidP="00A62F4D">
      <w:pPr>
        <w:pStyle w:val="BodyText"/>
        <w:ind w:firstLine="708"/>
        <w:jc w:val="both"/>
        <w:rPr>
          <w:szCs w:val="28"/>
        </w:rPr>
      </w:pPr>
      <w:r w:rsidRPr="0081190A">
        <w:rPr>
          <w:szCs w:val="28"/>
        </w:rPr>
        <w:t>1.</w:t>
      </w:r>
      <w:r>
        <w:rPr>
          <w:szCs w:val="28"/>
        </w:rPr>
        <w:t>1.Приложение к настоящему решению изложить в новой редакции (прилагается).</w:t>
      </w:r>
    </w:p>
    <w:p w:rsidR="00497586" w:rsidRPr="0087331A" w:rsidRDefault="00497586" w:rsidP="00EA6B5D">
      <w:pPr>
        <w:jc w:val="both"/>
        <w:rPr>
          <w:sz w:val="28"/>
          <w:szCs w:val="28"/>
        </w:rPr>
      </w:pPr>
      <w:r>
        <w:tab/>
      </w:r>
      <w:r w:rsidRPr="00A92C3E">
        <w:rPr>
          <w:sz w:val="28"/>
          <w:szCs w:val="28"/>
        </w:rPr>
        <w:t>2</w:t>
      </w:r>
      <w:r w:rsidRPr="0087331A">
        <w:rPr>
          <w:sz w:val="28"/>
          <w:szCs w:val="28"/>
        </w:rPr>
        <w:t xml:space="preserve">.Решение подлежит </w:t>
      </w:r>
      <w:r>
        <w:rPr>
          <w:sz w:val="28"/>
          <w:szCs w:val="28"/>
        </w:rPr>
        <w:t xml:space="preserve">опубликованию в газете «Власть Советов», </w:t>
      </w:r>
      <w:r w:rsidRPr="0087331A">
        <w:rPr>
          <w:sz w:val="28"/>
          <w:szCs w:val="28"/>
        </w:rPr>
        <w:t>размещению в информационной телекоммуникационной сети "Интернет" на официальном сайте администрации Выселковского сельского поселения Выселковского района.</w:t>
      </w:r>
    </w:p>
    <w:p w:rsidR="00497586" w:rsidRPr="0087331A" w:rsidRDefault="00497586" w:rsidP="0087331A">
      <w:pPr>
        <w:tabs>
          <w:tab w:val="left" w:pos="360"/>
        </w:tabs>
        <w:jc w:val="both"/>
        <w:rPr>
          <w:sz w:val="28"/>
          <w:szCs w:val="28"/>
        </w:rPr>
      </w:pPr>
      <w:r w:rsidRPr="0087331A">
        <w:rPr>
          <w:color w:val="000000"/>
          <w:sz w:val="28"/>
          <w:szCs w:val="28"/>
        </w:rPr>
        <w:tab/>
      </w:r>
      <w:r w:rsidRPr="0087331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3</w:t>
      </w:r>
      <w:r w:rsidRPr="0087331A">
        <w:rPr>
          <w:color w:val="000000"/>
          <w:sz w:val="28"/>
          <w:szCs w:val="28"/>
        </w:rPr>
        <w:t>.Контроль за выполнением настоящего решения возложить на комиссию по экономике, вопросам бюджета, налогам, по малому и среднему бизнесу и предпринимательству (Адаменко)</w:t>
      </w:r>
      <w:r w:rsidRPr="0087331A">
        <w:rPr>
          <w:sz w:val="28"/>
          <w:szCs w:val="28"/>
        </w:rPr>
        <w:t xml:space="preserve">. </w:t>
      </w:r>
    </w:p>
    <w:p w:rsidR="00497586" w:rsidRPr="0087331A" w:rsidRDefault="00497586" w:rsidP="0087331A">
      <w:pPr>
        <w:tabs>
          <w:tab w:val="left" w:pos="360"/>
        </w:tabs>
        <w:jc w:val="both"/>
        <w:rPr>
          <w:sz w:val="28"/>
          <w:szCs w:val="28"/>
        </w:rPr>
      </w:pPr>
      <w:r w:rsidRPr="0087331A">
        <w:rPr>
          <w:sz w:val="28"/>
          <w:szCs w:val="28"/>
        </w:rPr>
        <w:tab/>
      </w:r>
      <w:r w:rsidRPr="0087331A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87331A">
        <w:rPr>
          <w:sz w:val="28"/>
          <w:szCs w:val="28"/>
        </w:rPr>
        <w:t xml:space="preserve">.Решение вступает в силу после его официального опубликования. </w:t>
      </w:r>
    </w:p>
    <w:p w:rsidR="00497586" w:rsidRDefault="00497586" w:rsidP="0087331A">
      <w:pPr>
        <w:jc w:val="both"/>
        <w:rPr>
          <w:sz w:val="28"/>
          <w:szCs w:val="28"/>
        </w:rPr>
      </w:pPr>
    </w:p>
    <w:p w:rsidR="00497586" w:rsidRDefault="00497586" w:rsidP="0087331A">
      <w:pPr>
        <w:jc w:val="both"/>
        <w:rPr>
          <w:sz w:val="28"/>
          <w:szCs w:val="28"/>
        </w:rPr>
      </w:pPr>
    </w:p>
    <w:p w:rsidR="00497586" w:rsidRPr="0081190A" w:rsidRDefault="00497586" w:rsidP="0081190A">
      <w:pPr>
        <w:ind w:right="-82"/>
        <w:rPr>
          <w:sz w:val="28"/>
          <w:szCs w:val="28"/>
        </w:rPr>
      </w:pPr>
    </w:p>
    <w:p w:rsidR="00497586" w:rsidRPr="0081190A" w:rsidRDefault="00497586" w:rsidP="0081190A">
      <w:pPr>
        <w:ind w:right="-82"/>
        <w:rPr>
          <w:sz w:val="28"/>
          <w:szCs w:val="28"/>
        </w:rPr>
      </w:pPr>
      <w:r w:rsidRPr="0081190A">
        <w:rPr>
          <w:sz w:val="28"/>
          <w:szCs w:val="28"/>
        </w:rPr>
        <w:t xml:space="preserve">Глава Выселковского сельского </w:t>
      </w:r>
    </w:p>
    <w:p w:rsidR="00497586" w:rsidRPr="0081190A" w:rsidRDefault="00497586" w:rsidP="0081190A">
      <w:pPr>
        <w:ind w:right="-82"/>
        <w:rPr>
          <w:sz w:val="28"/>
          <w:szCs w:val="28"/>
        </w:rPr>
      </w:pPr>
      <w:r w:rsidRPr="0081190A">
        <w:rPr>
          <w:sz w:val="28"/>
          <w:szCs w:val="28"/>
        </w:rPr>
        <w:t xml:space="preserve">поселения Выселковского района                                             </w:t>
      </w:r>
      <w:r>
        <w:rPr>
          <w:sz w:val="28"/>
          <w:szCs w:val="28"/>
        </w:rPr>
        <w:t xml:space="preserve">   </w:t>
      </w:r>
      <w:r w:rsidRPr="0081190A">
        <w:rPr>
          <w:sz w:val="28"/>
          <w:szCs w:val="28"/>
        </w:rPr>
        <w:t>М.И.</w:t>
      </w:r>
      <w:r>
        <w:rPr>
          <w:sz w:val="28"/>
          <w:szCs w:val="28"/>
        </w:rPr>
        <w:t xml:space="preserve"> </w:t>
      </w:r>
      <w:r w:rsidRPr="0081190A">
        <w:rPr>
          <w:sz w:val="28"/>
          <w:szCs w:val="28"/>
        </w:rPr>
        <w:t>Хлыстун</w:t>
      </w:r>
    </w:p>
    <w:p w:rsidR="00497586" w:rsidRDefault="00497586" w:rsidP="0081190A">
      <w:pPr>
        <w:ind w:right="-82"/>
        <w:rPr>
          <w:szCs w:val="28"/>
        </w:rPr>
      </w:pPr>
    </w:p>
    <w:p w:rsidR="00497586" w:rsidRDefault="00497586" w:rsidP="0081190A">
      <w:pPr>
        <w:ind w:right="-82"/>
        <w:rPr>
          <w:szCs w:val="28"/>
        </w:rPr>
      </w:pPr>
    </w:p>
    <w:p w:rsidR="00497586" w:rsidRPr="0081190A" w:rsidRDefault="00497586" w:rsidP="0081190A">
      <w:pPr>
        <w:rPr>
          <w:sz w:val="28"/>
          <w:szCs w:val="28"/>
        </w:rPr>
      </w:pPr>
      <w:r w:rsidRPr="0081190A">
        <w:rPr>
          <w:sz w:val="28"/>
          <w:szCs w:val="28"/>
        </w:rPr>
        <w:t>Председатель Совета</w:t>
      </w:r>
    </w:p>
    <w:p w:rsidR="00497586" w:rsidRPr="0081190A" w:rsidRDefault="00497586" w:rsidP="0081190A">
      <w:pPr>
        <w:rPr>
          <w:sz w:val="28"/>
          <w:szCs w:val="28"/>
        </w:rPr>
      </w:pPr>
      <w:r w:rsidRPr="0081190A">
        <w:rPr>
          <w:sz w:val="28"/>
          <w:szCs w:val="28"/>
        </w:rPr>
        <w:t>Выселковского сельского поселения</w:t>
      </w:r>
    </w:p>
    <w:p w:rsidR="00497586" w:rsidRPr="0081190A" w:rsidRDefault="00497586" w:rsidP="0081190A">
      <w:pPr>
        <w:rPr>
          <w:sz w:val="28"/>
          <w:szCs w:val="28"/>
        </w:rPr>
      </w:pPr>
      <w:r w:rsidRPr="0081190A">
        <w:rPr>
          <w:sz w:val="28"/>
          <w:szCs w:val="28"/>
        </w:rPr>
        <w:t xml:space="preserve">Выселковского района                                                 </w:t>
      </w:r>
      <w:r>
        <w:rPr>
          <w:sz w:val="28"/>
          <w:szCs w:val="28"/>
        </w:rPr>
        <w:t xml:space="preserve">     </w:t>
      </w:r>
      <w:r w:rsidRPr="0081190A">
        <w:rPr>
          <w:sz w:val="28"/>
          <w:szCs w:val="28"/>
        </w:rPr>
        <w:t xml:space="preserve">              О.А.</w:t>
      </w:r>
      <w:r>
        <w:rPr>
          <w:sz w:val="28"/>
          <w:szCs w:val="28"/>
        </w:rPr>
        <w:t xml:space="preserve"> </w:t>
      </w:r>
      <w:r w:rsidRPr="0081190A">
        <w:rPr>
          <w:sz w:val="28"/>
          <w:szCs w:val="28"/>
        </w:rPr>
        <w:t>Зяблова</w:t>
      </w:r>
    </w:p>
    <w:p w:rsidR="00497586" w:rsidRPr="0081190A" w:rsidRDefault="00497586" w:rsidP="00BD156C">
      <w:pPr>
        <w:tabs>
          <w:tab w:val="left" w:pos="3045"/>
        </w:tabs>
        <w:ind w:firstLine="709"/>
        <w:jc w:val="both"/>
        <w:rPr>
          <w:sz w:val="28"/>
          <w:szCs w:val="28"/>
        </w:rPr>
      </w:pPr>
    </w:p>
    <w:p w:rsidR="00497586" w:rsidRDefault="00497586" w:rsidP="00214E4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Default="00497586" w:rsidP="00214E49">
      <w:pPr>
        <w:rPr>
          <w:szCs w:val="28"/>
        </w:rPr>
      </w:pPr>
    </w:p>
    <w:p w:rsidR="00497586" w:rsidRPr="00021404" w:rsidRDefault="00497586" w:rsidP="00B43E47">
      <w:pPr>
        <w:jc w:val="center"/>
        <w:rPr>
          <w:sz w:val="26"/>
          <w:szCs w:val="26"/>
        </w:rPr>
      </w:pPr>
      <w:r w:rsidRPr="00021404">
        <w:rPr>
          <w:sz w:val="26"/>
          <w:szCs w:val="26"/>
        </w:rPr>
        <w:t xml:space="preserve">                                                                            ПРИЛОЖЕНИЕ  </w:t>
      </w:r>
    </w:p>
    <w:p w:rsidR="00497586" w:rsidRPr="00BA2D50" w:rsidRDefault="00497586" w:rsidP="00B43E47">
      <w:pPr>
        <w:ind w:left="5220"/>
        <w:jc w:val="center"/>
        <w:rPr>
          <w:iCs/>
          <w:sz w:val="26"/>
          <w:szCs w:val="26"/>
        </w:rPr>
      </w:pPr>
      <w:r w:rsidRPr="00BA2D50">
        <w:rPr>
          <w:iCs/>
          <w:sz w:val="26"/>
          <w:szCs w:val="26"/>
        </w:rPr>
        <w:t xml:space="preserve">к решению </w:t>
      </w:r>
      <w:r w:rsidRPr="00BA2D50">
        <w:rPr>
          <w:bCs/>
          <w:kern w:val="2"/>
          <w:sz w:val="26"/>
          <w:szCs w:val="26"/>
          <w:lang w:val="en-US"/>
        </w:rPr>
        <w:t>X</w:t>
      </w:r>
      <w:r>
        <w:rPr>
          <w:bCs/>
          <w:kern w:val="2"/>
          <w:sz w:val="26"/>
          <w:szCs w:val="26"/>
        </w:rPr>
        <w:t xml:space="preserve">Х </w:t>
      </w:r>
      <w:r w:rsidRPr="00BA2D50">
        <w:rPr>
          <w:iCs/>
          <w:sz w:val="26"/>
          <w:szCs w:val="26"/>
        </w:rPr>
        <w:t xml:space="preserve">сессии </w:t>
      </w:r>
      <w:r w:rsidRPr="00BA2D50">
        <w:rPr>
          <w:iCs/>
          <w:sz w:val="26"/>
          <w:szCs w:val="26"/>
          <w:lang w:val="en-US"/>
        </w:rPr>
        <w:t>III</w:t>
      </w:r>
      <w:r w:rsidRPr="00BA2D50">
        <w:rPr>
          <w:iCs/>
          <w:sz w:val="26"/>
          <w:szCs w:val="26"/>
        </w:rPr>
        <w:t xml:space="preserve"> созыва</w:t>
      </w:r>
    </w:p>
    <w:p w:rsidR="00497586" w:rsidRPr="00BA2D50" w:rsidRDefault="00497586" w:rsidP="00B43E47">
      <w:pPr>
        <w:ind w:left="5220"/>
        <w:jc w:val="center"/>
        <w:rPr>
          <w:iCs/>
          <w:sz w:val="26"/>
          <w:szCs w:val="26"/>
        </w:rPr>
      </w:pPr>
      <w:r w:rsidRPr="00BA2D50">
        <w:rPr>
          <w:iCs/>
          <w:sz w:val="26"/>
          <w:szCs w:val="26"/>
        </w:rPr>
        <w:t>Совета Выселковского сельского</w:t>
      </w:r>
    </w:p>
    <w:p w:rsidR="00497586" w:rsidRPr="00BA2D50" w:rsidRDefault="00497586" w:rsidP="00B43E47">
      <w:pPr>
        <w:ind w:left="5220"/>
        <w:jc w:val="center"/>
        <w:rPr>
          <w:iCs/>
          <w:sz w:val="26"/>
          <w:szCs w:val="26"/>
        </w:rPr>
      </w:pPr>
      <w:r w:rsidRPr="00BA2D50">
        <w:rPr>
          <w:iCs/>
          <w:sz w:val="26"/>
          <w:szCs w:val="26"/>
        </w:rPr>
        <w:t>поселения Выселковского района</w:t>
      </w:r>
    </w:p>
    <w:p w:rsidR="00497586" w:rsidRPr="00BA2D50" w:rsidRDefault="00497586" w:rsidP="00B43E47">
      <w:pPr>
        <w:ind w:left="5220"/>
        <w:jc w:val="center"/>
        <w:rPr>
          <w:iCs/>
          <w:sz w:val="26"/>
          <w:szCs w:val="26"/>
        </w:rPr>
      </w:pPr>
      <w:r w:rsidRPr="00BA2D50">
        <w:rPr>
          <w:iCs/>
          <w:sz w:val="26"/>
          <w:szCs w:val="26"/>
        </w:rPr>
        <w:t xml:space="preserve">от </w:t>
      </w:r>
      <w:r w:rsidRPr="00BA2D50">
        <w:rPr>
          <w:sz w:val="26"/>
          <w:szCs w:val="26"/>
        </w:rPr>
        <w:t>31 октября 2016 года</w:t>
      </w:r>
      <w:r w:rsidRPr="00BA2D50">
        <w:rPr>
          <w:iCs/>
          <w:sz w:val="26"/>
          <w:szCs w:val="26"/>
        </w:rPr>
        <w:t xml:space="preserve"> № 1-146</w:t>
      </w:r>
    </w:p>
    <w:p w:rsidR="00497586" w:rsidRPr="007630E2" w:rsidRDefault="00497586" w:rsidP="00214E49">
      <w:pPr>
        <w:ind w:left="6372" w:firstLine="709"/>
        <w:rPr>
          <w:b/>
          <w:sz w:val="26"/>
          <w:szCs w:val="26"/>
        </w:rPr>
      </w:pPr>
    </w:p>
    <w:p w:rsidR="00497586" w:rsidRPr="00021404" w:rsidRDefault="00497586" w:rsidP="00021404">
      <w:pPr>
        <w:ind w:left="6372"/>
        <w:rPr>
          <w:sz w:val="26"/>
          <w:szCs w:val="26"/>
        </w:rPr>
      </w:pPr>
      <w:r w:rsidRPr="00021404">
        <w:rPr>
          <w:sz w:val="26"/>
          <w:szCs w:val="26"/>
        </w:rPr>
        <w:t xml:space="preserve">«ПРИЛОЖЕНИЕ </w:t>
      </w:r>
    </w:p>
    <w:p w:rsidR="00497586" w:rsidRPr="00021404" w:rsidRDefault="00497586" w:rsidP="00214E49">
      <w:pPr>
        <w:ind w:left="6372" w:firstLine="709"/>
        <w:rPr>
          <w:sz w:val="26"/>
          <w:szCs w:val="26"/>
        </w:rPr>
      </w:pPr>
    </w:p>
    <w:p w:rsidR="00497586" w:rsidRPr="00021404" w:rsidRDefault="00497586" w:rsidP="00021404">
      <w:pPr>
        <w:widowControl w:val="0"/>
        <w:ind w:left="5400"/>
        <w:jc w:val="center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УТВЕРЖДЕН</w:t>
      </w:r>
    </w:p>
    <w:p w:rsidR="00497586" w:rsidRPr="00021404" w:rsidRDefault="00497586" w:rsidP="00021404">
      <w:pPr>
        <w:widowControl w:val="0"/>
        <w:ind w:left="540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 xml:space="preserve">решением </w:t>
      </w:r>
      <w:r w:rsidRPr="00021404">
        <w:rPr>
          <w:sz w:val="26"/>
          <w:szCs w:val="26"/>
          <w:lang w:val="en-US"/>
        </w:rPr>
        <w:t>IX</w:t>
      </w:r>
      <w:r w:rsidRPr="00021404">
        <w:rPr>
          <w:sz w:val="26"/>
          <w:szCs w:val="26"/>
          <w:lang w:eastAsia="ar-SA"/>
        </w:rPr>
        <w:t xml:space="preserve"> сессии </w:t>
      </w:r>
      <w:r w:rsidRPr="00021404">
        <w:rPr>
          <w:sz w:val="26"/>
          <w:szCs w:val="26"/>
          <w:lang w:val="en-US"/>
        </w:rPr>
        <w:t>III</w:t>
      </w:r>
      <w:r w:rsidRPr="00021404">
        <w:rPr>
          <w:sz w:val="26"/>
          <w:szCs w:val="26"/>
          <w:lang w:eastAsia="ar-SA"/>
        </w:rPr>
        <w:t xml:space="preserve"> созыва</w:t>
      </w:r>
    </w:p>
    <w:p w:rsidR="00497586" w:rsidRPr="00021404" w:rsidRDefault="00497586" w:rsidP="00021404">
      <w:pPr>
        <w:widowControl w:val="0"/>
        <w:ind w:left="540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 xml:space="preserve">Совета Выселковского </w:t>
      </w:r>
      <w:r>
        <w:rPr>
          <w:sz w:val="26"/>
          <w:szCs w:val="26"/>
          <w:lang w:eastAsia="ar-SA"/>
        </w:rPr>
        <w:t>с</w:t>
      </w:r>
      <w:r w:rsidRPr="00021404">
        <w:rPr>
          <w:sz w:val="26"/>
          <w:szCs w:val="26"/>
          <w:lang w:eastAsia="ar-SA"/>
        </w:rPr>
        <w:t>ельского</w:t>
      </w:r>
    </w:p>
    <w:p w:rsidR="00497586" w:rsidRPr="00021404" w:rsidRDefault="00497586" w:rsidP="00021404">
      <w:pPr>
        <w:widowControl w:val="0"/>
        <w:ind w:left="522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>поселения Выселковского района</w:t>
      </w:r>
    </w:p>
    <w:p w:rsidR="00497586" w:rsidRPr="00021404" w:rsidRDefault="00497586" w:rsidP="00021404">
      <w:pPr>
        <w:widowControl w:val="0"/>
        <w:tabs>
          <w:tab w:val="left" w:pos="360"/>
          <w:tab w:val="left" w:pos="7920"/>
        </w:tabs>
        <w:ind w:left="540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 xml:space="preserve">от </w:t>
      </w:r>
      <w:r w:rsidRPr="00021404">
        <w:rPr>
          <w:sz w:val="26"/>
          <w:szCs w:val="26"/>
        </w:rPr>
        <w:t xml:space="preserve">25 августа 2015 </w:t>
      </w:r>
      <w:r w:rsidRPr="00021404">
        <w:rPr>
          <w:sz w:val="26"/>
          <w:szCs w:val="26"/>
          <w:lang w:eastAsia="ar-SA"/>
        </w:rPr>
        <w:t>года № 6-69</w:t>
      </w:r>
    </w:p>
    <w:p w:rsidR="00497586" w:rsidRDefault="00497586" w:rsidP="00214E49">
      <w:pPr>
        <w:ind w:left="6372" w:firstLine="709"/>
        <w:rPr>
          <w:szCs w:val="28"/>
        </w:rPr>
      </w:pPr>
      <w:r>
        <w:rPr>
          <w:szCs w:val="28"/>
        </w:rPr>
        <w:t xml:space="preserve"> </w:t>
      </w:r>
    </w:p>
    <w:p w:rsidR="00497586" w:rsidRDefault="00497586" w:rsidP="00214E49">
      <w:pPr>
        <w:jc w:val="center"/>
        <w:rPr>
          <w:sz w:val="28"/>
          <w:szCs w:val="28"/>
        </w:rPr>
      </w:pPr>
    </w:p>
    <w:p w:rsidR="00497586" w:rsidRDefault="00497586" w:rsidP="00214E49">
      <w:pPr>
        <w:jc w:val="center"/>
        <w:rPr>
          <w:sz w:val="28"/>
          <w:szCs w:val="28"/>
        </w:rPr>
      </w:pPr>
    </w:p>
    <w:p w:rsidR="00497586" w:rsidRDefault="00497586" w:rsidP="00214E49">
      <w:pPr>
        <w:jc w:val="center"/>
        <w:rPr>
          <w:sz w:val="28"/>
          <w:szCs w:val="28"/>
        </w:rPr>
      </w:pPr>
    </w:p>
    <w:p w:rsidR="00497586" w:rsidRDefault="00497586" w:rsidP="00214E49">
      <w:pPr>
        <w:jc w:val="center"/>
        <w:rPr>
          <w:sz w:val="28"/>
          <w:szCs w:val="28"/>
        </w:rPr>
      </w:pPr>
      <w:r w:rsidRPr="005923B4">
        <w:rPr>
          <w:sz w:val="28"/>
          <w:szCs w:val="28"/>
        </w:rPr>
        <w:t>ПЕРЕЧЕНЬ</w:t>
      </w:r>
    </w:p>
    <w:p w:rsidR="00497586" w:rsidRDefault="00497586" w:rsidP="00214E49">
      <w:pPr>
        <w:jc w:val="center"/>
        <w:rPr>
          <w:sz w:val="28"/>
          <w:szCs w:val="28"/>
        </w:rPr>
      </w:pPr>
      <w:r>
        <w:rPr>
          <w:sz w:val="28"/>
          <w:szCs w:val="28"/>
        </w:rPr>
        <w:t>земельных участков, расположенных на территории Выселковского сельского поселения Выселковского района, предназначенных для предоставления в аренду для индивидуального жилищного строительства заявителям (гражданам, имеющим трех и более детей)»</w:t>
      </w:r>
    </w:p>
    <w:p w:rsidR="00497586" w:rsidRDefault="00497586" w:rsidP="00021404">
      <w:pPr>
        <w:jc w:val="center"/>
        <w:rPr>
          <w:szCs w:val="28"/>
        </w:rPr>
      </w:pPr>
      <w:r>
        <w:rPr>
          <w:sz w:val="28"/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                    </w:t>
      </w:r>
    </w:p>
    <w:p w:rsidR="00497586" w:rsidRPr="007A4232" w:rsidRDefault="00497586" w:rsidP="00A62F4D">
      <w:pPr>
        <w:jc w:val="center"/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969"/>
        <w:gridCol w:w="2127"/>
        <w:gridCol w:w="1417"/>
        <w:gridCol w:w="2835"/>
      </w:tblGrid>
      <w:tr w:rsidR="00497586" w:rsidRPr="007A4232" w:rsidTr="00B14A6C">
        <w:tc>
          <w:tcPr>
            <w:tcW w:w="567" w:type="dxa"/>
          </w:tcPr>
          <w:p w:rsidR="00497586" w:rsidRPr="00B14A6C" w:rsidRDefault="00497586" w:rsidP="00B14A6C">
            <w:pPr>
              <w:jc w:val="center"/>
            </w:pPr>
            <w:r w:rsidRPr="00B14A6C">
              <w:rPr>
                <w:sz w:val="22"/>
                <w:szCs w:val="22"/>
              </w:rPr>
              <w:t>№</w:t>
            </w:r>
          </w:p>
          <w:p w:rsidR="00497586" w:rsidRPr="00B14A6C" w:rsidRDefault="00497586" w:rsidP="00B14A6C">
            <w:pPr>
              <w:jc w:val="center"/>
            </w:pPr>
            <w:r w:rsidRPr="00B14A6C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</w:tcPr>
          <w:p w:rsidR="00497586" w:rsidRPr="00B14A6C" w:rsidRDefault="00497586" w:rsidP="00B14A6C">
            <w:pPr>
              <w:jc w:val="center"/>
            </w:pPr>
            <w:r w:rsidRPr="00B14A6C">
              <w:rPr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127" w:type="dxa"/>
          </w:tcPr>
          <w:p w:rsidR="00497586" w:rsidRPr="00B14A6C" w:rsidRDefault="00497586" w:rsidP="00B14A6C">
            <w:pPr>
              <w:jc w:val="center"/>
            </w:pPr>
            <w:r w:rsidRPr="00B14A6C">
              <w:rPr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417" w:type="dxa"/>
          </w:tcPr>
          <w:p w:rsidR="00497586" w:rsidRPr="00B14A6C" w:rsidRDefault="00497586" w:rsidP="00B14A6C">
            <w:pPr>
              <w:jc w:val="center"/>
            </w:pPr>
            <w:r w:rsidRPr="00B14A6C">
              <w:rPr>
                <w:sz w:val="22"/>
                <w:szCs w:val="22"/>
              </w:rPr>
              <w:t>Площадь земельного участка,</w:t>
            </w:r>
          </w:p>
          <w:p w:rsidR="00497586" w:rsidRPr="00B14A6C" w:rsidRDefault="00497586" w:rsidP="00B14A6C">
            <w:pPr>
              <w:jc w:val="center"/>
            </w:pPr>
            <w:r w:rsidRPr="00B14A6C">
              <w:rPr>
                <w:sz w:val="22"/>
                <w:szCs w:val="22"/>
              </w:rPr>
              <w:t>кв.м.</w:t>
            </w:r>
          </w:p>
        </w:tc>
        <w:tc>
          <w:tcPr>
            <w:tcW w:w="2835" w:type="dxa"/>
          </w:tcPr>
          <w:p w:rsidR="00497586" w:rsidRPr="00B14A6C" w:rsidRDefault="00497586" w:rsidP="00B14A6C">
            <w:pPr>
              <w:jc w:val="center"/>
            </w:pPr>
            <w:r w:rsidRPr="00B14A6C">
              <w:rPr>
                <w:sz w:val="22"/>
                <w:szCs w:val="22"/>
              </w:rPr>
              <w:t>Разрешенное использование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ул.Народная,58</w:t>
            </w:r>
          </w:p>
        </w:tc>
        <w:tc>
          <w:tcPr>
            <w:tcW w:w="2127" w:type="dxa"/>
          </w:tcPr>
          <w:p w:rsidR="00497586" w:rsidRPr="00B14A6C" w:rsidRDefault="00497586" w:rsidP="007630E2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571</w:t>
            </w:r>
          </w:p>
        </w:tc>
        <w:tc>
          <w:tcPr>
            <w:tcW w:w="1417" w:type="dxa"/>
          </w:tcPr>
          <w:p w:rsidR="00497586" w:rsidRPr="00B14A6C" w:rsidRDefault="00497586" w:rsidP="007630E2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ул.Народная,60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603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ул.Народная,62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ул.Народная,64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604</w:t>
            </w:r>
          </w:p>
        </w:tc>
        <w:tc>
          <w:tcPr>
            <w:tcW w:w="141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1010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ул.Народная,66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574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ул.Народная,68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596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ул.Народная,70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95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ул.Народная,72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55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ул.Народная,74</w:t>
            </w:r>
          </w:p>
        </w:tc>
        <w:tc>
          <w:tcPr>
            <w:tcW w:w="2127" w:type="dxa"/>
          </w:tcPr>
          <w:p w:rsidR="00497586" w:rsidRPr="00B14A6C" w:rsidRDefault="00497586" w:rsidP="000713E8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597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ул.Народная,76</w:t>
            </w:r>
          </w:p>
        </w:tc>
        <w:tc>
          <w:tcPr>
            <w:tcW w:w="212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</w:tcPr>
          <w:p w:rsidR="00497586" w:rsidRPr="00B14A6C" w:rsidRDefault="00497586" w:rsidP="00A676DE">
            <w:r w:rsidRPr="00B14A6C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пер.Путевой,1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570</w:t>
            </w:r>
          </w:p>
        </w:tc>
        <w:tc>
          <w:tcPr>
            <w:tcW w:w="1417" w:type="dxa"/>
          </w:tcPr>
          <w:p w:rsidR="00497586" w:rsidRPr="00B14A6C" w:rsidRDefault="00497586" w:rsidP="00030B7E">
            <w:r>
              <w:t>775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пер.Путевой,2</w:t>
            </w:r>
          </w:p>
        </w:tc>
        <w:tc>
          <w:tcPr>
            <w:tcW w:w="2127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54</w:t>
            </w:r>
          </w:p>
        </w:tc>
        <w:tc>
          <w:tcPr>
            <w:tcW w:w="1417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2835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пер.Путевой,3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578</w:t>
            </w:r>
          </w:p>
        </w:tc>
        <w:tc>
          <w:tcPr>
            <w:tcW w:w="1417" w:type="dxa"/>
          </w:tcPr>
          <w:p w:rsidR="00497586" w:rsidRPr="00B14A6C" w:rsidRDefault="00497586" w:rsidP="00722015">
            <w:r>
              <w:t>914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пер.Путевой,4</w:t>
            </w:r>
          </w:p>
        </w:tc>
        <w:tc>
          <w:tcPr>
            <w:tcW w:w="2127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605</w:t>
            </w:r>
          </w:p>
        </w:tc>
        <w:tc>
          <w:tcPr>
            <w:tcW w:w="1417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пер.Путевой,5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577</w:t>
            </w:r>
          </w:p>
        </w:tc>
        <w:tc>
          <w:tcPr>
            <w:tcW w:w="1417" w:type="dxa"/>
          </w:tcPr>
          <w:p w:rsidR="00497586" w:rsidRPr="00B14A6C" w:rsidRDefault="00497586" w:rsidP="00722015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пер.Путевой,6</w:t>
            </w:r>
          </w:p>
        </w:tc>
        <w:tc>
          <w:tcPr>
            <w:tcW w:w="2127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1417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F2692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пер.Путевой,7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576</w:t>
            </w:r>
          </w:p>
        </w:tc>
        <w:tc>
          <w:tcPr>
            <w:tcW w:w="1417" w:type="dxa"/>
          </w:tcPr>
          <w:p w:rsidR="00497586" w:rsidRPr="00B14A6C" w:rsidRDefault="00497586" w:rsidP="0065430D">
            <w:r>
              <w:t>1000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пер.Путевой,9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579</w:t>
            </w:r>
          </w:p>
        </w:tc>
        <w:tc>
          <w:tcPr>
            <w:tcW w:w="1417" w:type="dxa"/>
          </w:tcPr>
          <w:p w:rsidR="00497586" w:rsidRPr="00B14A6C" w:rsidRDefault="00497586" w:rsidP="0065430D">
            <w:r>
              <w:t>1000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пер.Путевой,11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580</w:t>
            </w:r>
          </w:p>
        </w:tc>
        <w:tc>
          <w:tcPr>
            <w:tcW w:w="1417" w:type="dxa"/>
          </w:tcPr>
          <w:p w:rsidR="00497586" w:rsidRPr="00B14A6C" w:rsidRDefault="00497586" w:rsidP="0065430D">
            <w:r>
              <w:t>1000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t>20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пер.Липовый,1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594</w:t>
            </w:r>
          </w:p>
        </w:tc>
        <w:tc>
          <w:tcPr>
            <w:tcW w:w="141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005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t>21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пер.Липовый,2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73</w:t>
            </w:r>
          </w:p>
        </w:tc>
        <w:tc>
          <w:tcPr>
            <w:tcW w:w="1417" w:type="dxa"/>
          </w:tcPr>
          <w:p w:rsidR="00497586" w:rsidRPr="00B14A6C" w:rsidRDefault="00497586" w:rsidP="0065430D">
            <w:r>
              <w:t>1340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t>22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пер.Липовый,3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93</w:t>
            </w:r>
          </w:p>
        </w:tc>
        <w:tc>
          <w:tcPr>
            <w:tcW w:w="1417" w:type="dxa"/>
          </w:tcPr>
          <w:p w:rsidR="00497586" w:rsidRPr="00B14A6C" w:rsidRDefault="00497586" w:rsidP="0065430D">
            <w:r>
              <w:t>1000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пер.Липовый,4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575</w:t>
            </w:r>
          </w:p>
        </w:tc>
        <w:tc>
          <w:tcPr>
            <w:tcW w:w="141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пер.Липовый,5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9</w:t>
            </w:r>
            <w:r w:rsidRPr="00B14A6C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пер.Липовый,6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88</w:t>
            </w:r>
          </w:p>
        </w:tc>
        <w:tc>
          <w:tcPr>
            <w:tcW w:w="141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пер.Липовый,7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141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пер.Липовый,8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87</w:t>
            </w:r>
          </w:p>
        </w:tc>
        <w:tc>
          <w:tcPr>
            <w:tcW w:w="141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пер.Липовый,9</w:t>
            </w:r>
          </w:p>
        </w:tc>
        <w:tc>
          <w:tcPr>
            <w:tcW w:w="212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1417" w:type="dxa"/>
          </w:tcPr>
          <w:p w:rsidR="00497586" w:rsidRPr="00B14A6C" w:rsidRDefault="00497586" w:rsidP="003805DA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7B5EDB">
            <w:r w:rsidRPr="00B14A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пер.Липовый,10</w:t>
            </w:r>
          </w:p>
        </w:tc>
        <w:tc>
          <w:tcPr>
            <w:tcW w:w="212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86</w:t>
            </w:r>
          </w:p>
        </w:tc>
        <w:tc>
          <w:tcPr>
            <w:tcW w:w="141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t>30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пер.Липовый,11</w:t>
            </w:r>
          </w:p>
        </w:tc>
        <w:tc>
          <w:tcPr>
            <w:tcW w:w="212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8</w:t>
            </w:r>
            <w:r w:rsidRPr="00B14A6C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rPr>
                <w:sz w:val="22"/>
                <w:szCs w:val="22"/>
              </w:rPr>
              <w:t>31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пер.Коминтерна,36</w:t>
            </w:r>
          </w:p>
        </w:tc>
        <w:tc>
          <w:tcPr>
            <w:tcW w:w="2127" w:type="dxa"/>
          </w:tcPr>
          <w:p w:rsidR="00497586" w:rsidRPr="00B14A6C" w:rsidRDefault="00497586" w:rsidP="00FB3B5F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606</w:t>
            </w:r>
          </w:p>
        </w:tc>
        <w:tc>
          <w:tcPr>
            <w:tcW w:w="1417" w:type="dxa"/>
          </w:tcPr>
          <w:p w:rsidR="00497586" w:rsidRPr="00B14A6C" w:rsidRDefault="00497586" w:rsidP="006730A7">
            <w:r>
              <w:rPr>
                <w:sz w:val="22"/>
                <w:szCs w:val="22"/>
              </w:rPr>
              <w:t>1655</w:t>
            </w:r>
          </w:p>
        </w:tc>
        <w:tc>
          <w:tcPr>
            <w:tcW w:w="2835" w:type="dxa"/>
          </w:tcPr>
          <w:p w:rsidR="00497586" w:rsidRPr="00B14A6C" w:rsidRDefault="00497586" w:rsidP="001A52E2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t>32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пер.Коминтерна,38</w:t>
            </w:r>
          </w:p>
        </w:tc>
        <w:tc>
          <w:tcPr>
            <w:tcW w:w="212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602</w:t>
            </w:r>
          </w:p>
        </w:tc>
        <w:tc>
          <w:tcPr>
            <w:tcW w:w="141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65430D">
            <w:r>
              <w:t>33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пер.Коминтерна,40</w:t>
            </w:r>
          </w:p>
        </w:tc>
        <w:tc>
          <w:tcPr>
            <w:tcW w:w="212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98</w:t>
            </w:r>
          </w:p>
        </w:tc>
        <w:tc>
          <w:tcPr>
            <w:tcW w:w="141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FB3B5F">
            <w:r>
              <w:t>34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пер.Коминтерна,42</w:t>
            </w:r>
          </w:p>
        </w:tc>
        <w:tc>
          <w:tcPr>
            <w:tcW w:w="212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23:05:0602056:</w:t>
            </w:r>
            <w:r>
              <w:rPr>
                <w:sz w:val="22"/>
                <w:szCs w:val="22"/>
              </w:rPr>
              <w:t>601</w:t>
            </w:r>
          </w:p>
        </w:tc>
        <w:tc>
          <w:tcPr>
            <w:tcW w:w="141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497586" w:rsidRPr="007A4232" w:rsidTr="00B14A6C">
        <w:tc>
          <w:tcPr>
            <w:tcW w:w="567" w:type="dxa"/>
          </w:tcPr>
          <w:p w:rsidR="00497586" w:rsidRPr="00B14A6C" w:rsidRDefault="00497586" w:rsidP="00FB3B5F">
            <w:r>
              <w:t>35</w:t>
            </w:r>
          </w:p>
        </w:tc>
        <w:tc>
          <w:tcPr>
            <w:tcW w:w="3969" w:type="dxa"/>
          </w:tcPr>
          <w:p w:rsidR="00497586" w:rsidRPr="00B14A6C" w:rsidRDefault="00497586" w:rsidP="0057155B">
            <w:r w:rsidRPr="00B14A6C">
              <w:rPr>
                <w:sz w:val="22"/>
                <w:szCs w:val="22"/>
              </w:rPr>
              <w:t xml:space="preserve">Краснодарский край, </w:t>
            </w:r>
            <w:r>
              <w:rPr>
                <w:sz w:val="22"/>
                <w:szCs w:val="22"/>
              </w:rPr>
              <w:t xml:space="preserve">р-н </w:t>
            </w:r>
            <w:r w:rsidRPr="00B14A6C">
              <w:rPr>
                <w:sz w:val="22"/>
                <w:szCs w:val="22"/>
              </w:rPr>
              <w:t>Выселковский</w:t>
            </w:r>
            <w:r>
              <w:rPr>
                <w:sz w:val="22"/>
                <w:szCs w:val="22"/>
              </w:rPr>
              <w:t>,</w:t>
            </w:r>
            <w:r w:rsidRPr="00B14A6C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 xml:space="preserve">-ца </w:t>
            </w:r>
            <w:r w:rsidRPr="00B14A6C">
              <w:rPr>
                <w:sz w:val="22"/>
                <w:szCs w:val="22"/>
              </w:rPr>
              <w:t xml:space="preserve">Выселки, </w:t>
            </w:r>
            <w:r>
              <w:rPr>
                <w:sz w:val="22"/>
                <w:szCs w:val="22"/>
              </w:rPr>
              <w:t>пер.Коминтерна,44</w:t>
            </w:r>
          </w:p>
        </w:tc>
        <w:tc>
          <w:tcPr>
            <w:tcW w:w="212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23:05:0602056:5</w:t>
            </w:r>
            <w:r>
              <w:rPr>
                <w:sz w:val="22"/>
                <w:szCs w:val="22"/>
              </w:rPr>
              <w:t>99</w:t>
            </w:r>
          </w:p>
        </w:tc>
        <w:tc>
          <w:tcPr>
            <w:tcW w:w="1417" w:type="dxa"/>
          </w:tcPr>
          <w:p w:rsidR="00497586" w:rsidRPr="00B14A6C" w:rsidRDefault="00497586" w:rsidP="006730A7">
            <w:r w:rsidRPr="00B14A6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B14A6C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497586" w:rsidRPr="00B14A6C" w:rsidRDefault="00497586" w:rsidP="0065430D">
            <w:r w:rsidRPr="00B14A6C">
              <w:rPr>
                <w:sz w:val="22"/>
                <w:szCs w:val="22"/>
              </w:rPr>
              <w:t>Для индивидуального жилищного строительства</w:t>
            </w:r>
            <w:r>
              <w:rPr>
                <w:sz w:val="22"/>
                <w:szCs w:val="22"/>
              </w:rPr>
              <w:t>»</w:t>
            </w:r>
          </w:p>
        </w:tc>
      </w:tr>
    </w:tbl>
    <w:p w:rsidR="00497586" w:rsidRDefault="00497586" w:rsidP="00A62F4D">
      <w:r>
        <w:t>,,</w:t>
      </w:r>
    </w:p>
    <w:p w:rsidR="00497586" w:rsidRDefault="00497586" w:rsidP="00CA17E7">
      <w:pPr>
        <w:ind w:left="-426"/>
        <w:rPr>
          <w:sz w:val="28"/>
          <w:szCs w:val="28"/>
        </w:rPr>
      </w:pPr>
    </w:p>
    <w:p w:rsidR="00497586" w:rsidRDefault="00497586" w:rsidP="00CA17E7">
      <w:pPr>
        <w:ind w:left="-426"/>
        <w:rPr>
          <w:sz w:val="28"/>
          <w:szCs w:val="28"/>
        </w:rPr>
      </w:pPr>
    </w:p>
    <w:p w:rsidR="00497586" w:rsidRDefault="00497586" w:rsidP="00CA17E7">
      <w:pPr>
        <w:ind w:left="-426"/>
        <w:rPr>
          <w:sz w:val="28"/>
          <w:szCs w:val="28"/>
        </w:rPr>
      </w:pPr>
    </w:p>
    <w:p w:rsidR="00497586" w:rsidRPr="00F97E0A" w:rsidRDefault="00497586" w:rsidP="00CA17E7">
      <w:pPr>
        <w:ind w:left="-426"/>
        <w:rPr>
          <w:sz w:val="28"/>
          <w:szCs w:val="28"/>
        </w:rPr>
      </w:pPr>
      <w:r w:rsidRPr="00F97E0A">
        <w:rPr>
          <w:sz w:val="28"/>
          <w:szCs w:val="28"/>
        </w:rPr>
        <w:t>Заместитель главы администрации</w:t>
      </w:r>
    </w:p>
    <w:p w:rsidR="00497586" w:rsidRPr="00F97E0A" w:rsidRDefault="00497586" w:rsidP="00CA17E7">
      <w:pPr>
        <w:ind w:left="-426"/>
        <w:rPr>
          <w:sz w:val="28"/>
          <w:szCs w:val="28"/>
        </w:rPr>
      </w:pPr>
      <w:r w:rsidRPr="00F97E0A">
        <w:rPr>
          <w:sz w:val="28"/>
          <w:szCs w:val="28"/>
        </w:rPr>
        <w:t>Выселковского сельского поселения</w:t>
      </w:r>
    </w:p>
    <w:p w:rsidR="00497586" w:rsidRPr="00F97E0A" w:rsidRDefault="00497586" w:rsidP="00CA17E7">
      <w:pPr>
        <w:ind w:left="-426"/>
        <w:rPr>
          <w:sz w:val="28"/>
          <w:szCs w:val="28"/>
        </w:rPr>
      </w:pPr>
      <w:r w:rsidRPr="00F97E0A">
        <w:rPr>
          <w:sz w:val="28"/>
          <w:szCs w:val="28"/>
        </w:rPr>
        <w:t>Выселковского района по финансовым и</w:t>
      </w:r>
    </w:p>
    <w:p w:rsidR="00497586" w:rsidRDefault="00497586" w:rsidP="00521E29">
      <w:pPr>
        <w:ind w:left="-426"/>
        <w:rPr>
          <w:sz w:val="28"/>
          <w:szCs w:val="28"/>
        </w:rPr>
      </w:pPr>
      <w:r w:rsidRPr="00F97E0A">
        <w:rPr>
          <w:sz w:val="28"/>
          <w:szCs w:val="28"/>
        </w:rPr>
        <w:t xml:space="preserve">производственным вопросам                             </w:t>
      </w:r>
      <w:r>
        <w:rPr>
          <w:sz w:val="28"/>
          <w:szCs w:val="28"/>
        </w:rPr>
        <w:t xml:space="preserve"> </w:t>
      </w:r>
      <w:r w:rsidRPr="00F97E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F97E0A">
        <w:rPr>
          <w:sz w:val="28"/>
          <w:szCs w:val="28"/>
        </w:rPr>
        <w:t xml:space="preserve">                        Т.В.Миронова</w:t>
      </w:r>
    </w:p>
    <w:p w:rsidR="00497586" w:rsidRDefault="00497586" w:rsidP="00521E29">
      <w:pPr>
        <w:ind w:left="-426"/>
        <w:rPr>
          <w:sz w:val="28"/>
          <w:szCs w:val="28"/>
        </w:rPr>
      </w:pPr>
    </w:p>
    <w:p w:rsidR="00497586" w:rsidRPr="00E203D2" w:rsidRDefault="00497586" w:rsidP="00214E49">
      <w:pPr>
        <w:ind w:left="10800"/>
        <w:jc w:val="center"/>
        <w:rPr>
          <w:b/>
          <w:sz w:val="28"/>
          <w:szCs w:val="28"/>
        </w:rPr>
      </w:pPr>
      <w:r w:rsidRPr="00E203D2">
        <w:rPr>
          <w:b/>
          <w:sz w:val="28"/>
          <w:szCs w:val="28"/>
        </w:rPr>
        <w:t xml:space="preserve"> 8</w:t>
      </w:r>
    </w:p>
    <w:p w:rsidR="00497586" w:rsidRPr="00E203D2" w:rsidRDefault="00497586" w:rsidP="00214E49">
      <w:pPr>
        <w:pStyle w:val="Title"/>
        <w:jc w:val="left"/>
        <w:outlineLvl w:val="0"/>
        <w:rPr>
          <w:szCs w:val="28"/>
        </w:rPr>
      </w:pPr>
    </w:p>
    <w:p w:rsidR="00497586" w:rsidRDefault="00497586" w:rsidP="00214E49">
      <w:pPr>
        <w:ind w:left="6372" w:firstLine="709"/>
        <w:rPr>
          <w:szCs w:val="28"/>
        </w:rPr>
      </w:pPr>
    </w:p>
    <w:sectPr w:rsidR="00497586" w:rsidSect="00234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56C"/>
    <w:rsid w:val="00021404"/>
    <w:rsid w:val="00030B7E"/>
    <w:rsid w:val="000713E8"/>
    <w:rsid w:val="00181F88"/>
    <w:rsid w:val="00190FB0"/>
    <w:rsid w:val="001A52E2"/>
    <w:rsid w:val="001B1461"/>
    <w:rsid w:val="001E0B51"/>
    <w:rsid w:val="001F4941"/>
    <w:rsid w:val="00214E49"/>
    <w:rsid w:val="00234A61"/>
    <w:rsid w:val="00247F82"/>
    <w:rsid w:val="00275433"/>
    <w:rsid w:val="002843B0"/>
    <w:rsid w:val="003434EB"/>
    <w:rsid w:val="003805DA"/>
    <w:rsid w:val="003930CE"/>
    <w:rsid w:val="00394A87"/>
    <w:rsid w:val="003B3637"/>
    <w:rsid w:val="003C79CD"/>
    <w:rsid w:val="003E6893"/>
    <w:rsid w:val="00401042"/>
    <w:rsid w:val="0046452E"/>
    <w:rsid w:val="00476F38"/>
    <w:rsid w:val="00497586"/>
    <w:rsid w:val="004C1DFF"/>
    <w:rsid w:val="004F35D7"/>
    <w:rsid w:val="00521E29"/>
    <w:rsid w:val="00525478"/>
    <w:rsid w:val="005339FA"/>
    <w:rsid w:val="00550094"/>
    <w:rsid w:val="0057155B"/>
    <w:rsid w:val="00574272"/>
    <w:rsid w:val="00580829"/>
    <w:rsid w:val="005923B4"/>
    <w:rsid w:val="005D2F23"/>
    <w:rsid w:val="005E29E5"/>
    <w:rsid w:val="005F5A6F"/>
    <w:rsid w:val="0061066F"/>
    <w:rsid w:val="0064453B"/>
    <w:rsid w:val="0065430D"/>
    <w:rsid w:val="006730A7"/>
    <w:rsid w:val="006808B7"/>
    <w:rsid w:val="006A0E3F"/>
    <w:rsid w:val="006E265A"/>
    <w:rsid w:val="007027A2"/>
    <w:rsid w:val="00702BF7"/>
    <w:rsid w:val="00722015"/>
    <w:rsid w:val="0073132D"/>
    <w:rsid w:val="007630E2"/>
    <w:rsid w:val="00785EBF"/>
    <w:rsid w:val="00790E6D"/>
    <w:rsid w:val="007914C4"/>
    <w:rsid w:val="00796F51"/>
    <w:rsid w:val="00797CC2"/>
    <w:rsid w:val="007A4232"/>
    <w:rsid w:val="007B26A7"/>
    <w:rsid w:val="007B5EDB"/>
    <w:rsid w:val="007C529E"/>
    <w:rsid w:val="007D0773"/>
    <w:rsid w:val="00802DE0"/>
    <w:rsid w:val="0081190A"/>
    <w:rsid w:val="008412EF"/>
    <w:rsid w:val="0087331A"/>
    <w:rsid w:val="00881038"/>
    <w:rsid w:val="008C24FD"/>
    <w:rsid w:val="008C37CD"/>
    <w:rsid w:val="008C5C95"/>
    <w:rsid w:val="009A57F5"/>
    <w:rsid w:val="009B019A"/>
    <w:rsid w:val="009B7FA0"/>
    <w:rsid w:val="009C34C3"/>
    <w:rsid w:val="00A62F4D"/>
    <w:rsid w:val="00A676DE"/>
    <w:rsid w:val="00A863C2"/>
    <w:rsid w:val="00A919E9"/>
    <w:rsid w:val="00A92C3E"/>
    <w:rsid w:val="00AE325C"/>
    <w:rsid w:val="00AF3BF1"/>
    <w:rsid w:val="00B14A6C"/>
    <w:rsid w:val="00B15C4C"/>
    <w:rsid w:val="00B222BA"/>
    <w:rsid w:val="00B40036"/>
    <w:rsid w:val="00B43E47"/>
    <w:rsid w:val="00B53CE3"/>
    <w:rsid w:val="00BA2D50"/>
    <w:rsid w:val="00BA73EB"/>
    <w:rsid w:val="00BD0211"/>
    <w:rsid w:val="00BD156C"/>
    <w:rsid w:val="00C20F8E"/>
    <w:rsid w:val="00C70A58"/>
    <w:rsid w:val="00C916D0"/>
    <w:rsid w:val="00CA17E7"/>
    <w:rsid w:val="00CD57B5"/>
    <w:rsid w:val="00D2550C"/>
    <w:rsid w:val="00D3592F"/>
    <w:rsid w:val="00DE12F7"/>
    <w:rsid w:val="00E203D2"/>
    <w:rsid w:val="00E50981"/>
    <w:rsid w:val="00EA6B5D"/>
    <w:rsid w:val="00EB210A"/>
    <w:rsid w:val="00F131C9"/>
    <w:rsid w:val="00F2692D"/>
    <w:rsid w:val="00F6371E"/>
    <w:rsid w:val="00F97E0A"/>
    <w:rsid w:val="00FA1D67"/>
    <w:rsid w:val="00FB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56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4E49"/>
    <w:pPr>
      <w:spacing w:before="20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14E49"/>
    <w:rPr>
      <w:rFonts w:ascii="Cambria" w:hAnsi="Cambria" w:cs="Times New Roman"/>
      <w:i/>
      <w:iCs/>
      <w:smallCaps/>
      <w:spacing w:val="5"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BD156C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D156C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81190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190A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214E49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214E49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A0E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A2D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7F82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6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571</TotalTime>
  <Pages>5</Pages>
  <Words>1249</Words>
  <Characters>7122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МасловаГВ</dc:creator>
  <cp:keywords/>
  <dc:description/>
  <cp:lastModifiedBy>user</cp:lastModifiedBy>
  <cp:revision>39</cp:revision>
  <cp:lastPrinted>2016-10-31T11:11:00Z</cp:lastPrinted>
  <dcterms:created xsi:type="dcterms:W3CDTF">2015-08-04T13:36:00Z</dcterms:created>
  <dcterms:modified xsi:type="dcterms:W3CDTF">2016-11-01T05:16:00Z</dcterms:modified>
</cp:coreProperties>
</file>